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60F57" w14:textId="77777777" w:rsidR="002454D5" w:rsidRDefault="002454D5" w:rsidP="003D338A">
      <w:pPr>
        <w:spacing w:after="0"/>
      </w:pPr>
      <w:r>
        <w:separator/>
      </w:r>
    </w:p>
  </w:endnote>
  <w:endnote w:type="continuationSeparator" w:id="0">
    <w:p w14:paraId="221EC8E5" w14:textId="77777777" w:rsidR="002454D5" w:rsidRDefault="002454D5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E5256" w14:textId="77777777" w:rsidR="002454D5" w:rsidRDefault="002454D5" w:rsidP="003D338A">
      <w:pPr>
        <w:spacing w:after="0"/>
      </w:pPr>
      <w:r>
        <w:separator/>
      </w:r>
    </w:p>
  </w:footnote>
  <w:footnote w:type="continuationSeparator" w:id="0">
    <w:p w14:paraId="336F7B85" w14:textId="77777777" w:rsidR="002454D5" w:rsidRDefault="002454D5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69EA59D0" w:rsidR="00B9277C" w:rsidRPr="006B66DD" w:rsidRDefault="00B9277C" w:rsidP="00D444FE">
    <w:pPr>
      <w:pBdr>
        <w:bottom w:val="single" w:sz="8" w:space="5" w:color="004994"/>
      </w:pBdr>
      <w:spacing w:after="300"/>
      <w:contextualSpacing/>
      <w:rPr>
        <w:color w:val="0070C0"/>
      </w:rPr>
    </w:pPr>
    <w:r w:rsidRPr="006B66DD">
      <w:rPr>
        <w:noProof/>
        <w:color w:val="0070C0"/>
        <w:lang w:eastAsia="de-DE"/>
      </w:rPr>
      <w:drawing>
        <wp:anchor distT="0" distB="323850" distL="114300" distR="114300" simplePos="0" relativeHeight="251688448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66DD" w:rsidRPr="006B66DD">
      <w:rPr>
        <w:color w:val="0070C0"/>
      </w:rPr>
      <w:t>Vorhaben: Wartung und Support KAT 4 Systeme (26_ITD_012)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FE8C14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tqA8dIFrhzO8XQjkt1bMPNl20bpzBwFXP2OJ48HbuJ0dRbM10u9ywUWFRbw0zc+aSH26P96KatbcXwMbXfYQbw==" w:salt="f5nG6zZ6AZ48uEno/lMNq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567D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231D"/>
    <w:rsid w:val="001F623E"/>
    <w:rsid w:val="0020394C"/>
    <w:rsid w:val="00210046"/>
    <w:rsid w:val="002118FD"/>
    <w:rsid w:val="00221768"/>
    <w:rsid w:val="002324BF"/>
    <w:rsid w:val="002454D5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6DD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22A5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7236e8-d9d3-4df0-a0d3-7d578bba7fe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323EEA2C06FF47900979B619F66F5E" ma:contentTypeVersion="9" ma:contentTypeDescription="Ein neues Dokument erstellen." ma:contentTypeScope="" ma:versionID="ce3cd05be3f9bc937ed87760609aa14b">
  <xsd:schema xmlns:xsd="http://www.w3.org/2001/XMLSchema" xmlns:xs="http://www.w3.org/2001/XMLSchema" xmlns:p="http://schemas.microsoft.com/office/2006/metadata/properties" xmlns:ns2="b67236e8-d9d3-4df0-a0d3-7d578bba7fec" targetNamespace="http://schemas.microsoft.com/office/2006/metadata/properties" ma:root="true" ma:fieldsID="b48b922a54ad6cea0965d5c626f604dc" ns2:_="">
    <xsd:import namespace="b67236e8-d9d3-4df0-a0d3-7d578bba7f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36e8-d9d3-4df0-a0d3-7d578bba7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df73da6-3f2c-4f63-ab01-70b5db7e7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  <ds:schemaRef ds:uri="b67236e8-d9d3-4df0-a0d3-7d578bba7fec"/>
  </ds:schemaRefs>
</ds:datastoreItem>
</file>

<file path=customXml/itemProps2.xml><?xml version="1.0" encoding="utf-8"?>
<ds:datastoreItem xmlns:ds="http://schemas.openxmlformats.org/officeDocument/2006/customXml" ds:itemID="{42030867-57B2-4602-AC1A-06774F3F7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7236e8-d9d3-4df0-a0d3-7d578bba7f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Mosebach, Katharina</cp:lastModifiedBy>
  <cp:revision>3</cp:revision>
  <cp:lastPrinted>2019-02-07T07:46:00Z</cp:lastPrinted>
  <dcterms:created xsi:type="dcterms:W3CDTF">2026-07-20T08:55:00Z</dcterms:created>
  <dcterms:modified xsi:type="dcterms:W3CDTF">2026-07-20T08:55:00Z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0x010100C1323EEA2C06FF47900979B619F66F5E</vt:lpwstr>
  </property>
  <property fmtid="{D5CDD505-2E9C-101B-9397-08002B2CF9AE}" pid="12" name="Order">
    <vt:r8>186800</vt:r8>
  </property>
  <property fmtid="{D5CDD505-2E9C-101B-9397-08002B2CF9AE}" pid="13" name="MediaServiceImageTags">
    <vt:lpwstr/>
  </property>
</Properties>
</file>